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East Cambridgeshire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East Cambridgeshire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East Cambridgeshire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East Cambridgeshire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East Cambridgeshire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East Cambridgeshire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56.5% </w:t>
      </w:r>
      <w:r w:rsidRPr="004747BF">
        <w:rPr>
          <w:rFonts w:ascii="Libre Franklin Light" w:eastAsia="Times New Roman" w:hAnsi="Libre Franklin Light" w:cs="Calibri Light"/>
        </w:rPr>
        <w:t xml:space="preserve">of those respondents classified as PGSI 8+ in North East Cambridgeshire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East Cambridgeshire is estimated to be </w:t>
      </w:r>
      <w:r w:rsidRPr="00773DF7">
        <w:rPr>
          <w:rFonts w:ascii="Libre Franklin Light" w:eastAsia="Times New Roman" w:hAnsi="Libre Franklin Light" w:cs="Calibri Light"/>
          <w:b/>
          <w:bCs/>
          <w:color w:val="C45911" w:themeColor="accent2" w:themeShade="BF"/>
        </w:rPr>
        <w:t xml:space="preserve">£1,444,206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East Cambridgeshire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East Cambridgeshire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East Cambridge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East Cambridgeshire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East Cambridge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East Cambridgeshire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Cambridgeshire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East Cambridge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East Cambridgeshire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East Cambridgeshire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Cambridgeshire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East Cambridgeshire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East Cambridgeshire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East Cambridgeshire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£1,444,206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East Cambridgeshire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£23,524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£486,484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£34,850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£9,802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£17,970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£871,576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£1,444,206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East Cambridgeshire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East Cambridgeshire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East Cambridgeshire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East Cambridgeshire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Cambridgeshire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Cambridgeshire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East Cambridgeshire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East Cambridgeshire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698BA39-437A-4618-9868-CB08CE6C5A2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